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AD7E2" w14:textId="1C006D48" w:rsidR="00906CE5" w:rsidRPr="00E86180" w:rsidRDefault="00000000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="00D51022" w:rsidRPr="00D51022">
        <w:t>Konsulentbistand virksomhetsstyring - økonomistyring</w:t>
      </w:r>
    </w:p>
    <w:p w14:paraId="15BAFD0A" w14:textId="303CE967" w:rsidR="007C52B1" w:rsidRDefault="00000000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6984F9EE" w14:textId="51B00A9B" w:rsidR="007C52B1" w:rsidRDefault="00000000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2D750763" w14:textId="73612EA6" w:rsidR="007C52B1" w:rsidRDefault="00000000" w:rsidP="007C52B1">
      <w:r>
        <w:t>Oppdragsgiver vil vurdere om avvikene/forbeholdene er å anse som vesentlige avvik.</w:t>
      </w:r>
    </w:p>
    <w:p w14:paraId="7DA93854" w14:textId="77777777" w:rsidR="007C52B1" w:rsidRDefault="007C52B1" w:rsidP="007C52B1">
      <w:pPr>
        <w:jc w:val="left"/>
      </w:pPr>
    </w:p>
    <w:p w14:paraId="5FE2E6C6" w14:textId="77777777" w:rsidR="007C52B1" w:rsidRPr="007C52B1" w:rsidRDefault="00000000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1EBC284D" w14:textId="77777777" w:rsidR="007C52B1" w:rsidRDefault="00000000" w:rsidP="007C52B1">
      <w:pPr>
        <w:jc w:val="left"/>
      </w:pPr>
      <w:r>
        <w:t xml:space="preserve">Kun ett avvik/forbehold per tabell. </w:t>
      </w:r>
    </w:p>
    <w:p w14:paraId="4A921EC7" w14:textId="3362DACE" w:rsidR="007C52B1" w:rsidRPr="00FB56DD" w:rsidRDefault="00000000" w:rsidP="007C52B1">
      <w:pPr>
        <w:jc w:val="left"/>
      </w:pPr>
      <w:r>
        <w:t>Ved flere avvik og/eller forbehold, kopier tabell i ønsket antall.</w:t>
      </w:r>
    </w:p>
    <w:bookmarkEnd w:id="0"/>
    <w:p w14:paraId="253C3CF7" w14:textId="2EB9D0B5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B72018" w14:paraId="2B8CDF38" w14:textId="77777777" w:rsidTr="007C52B1">
        <w:tc>
          <w:tcPr>
            <w:tcW w:w="4530" w:type="dxa"/>
          </w:tcPr>
          <w:p w14:paraId="23228AEC" w14:textId="79457FEE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Default="00000000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B72018" w14:paraId="730CB845" w14:textId="77777777" w:rsidTr="007C52B1">
        <w:tc>
          <w:tcPr>
            <w:tcW w:w="4530" w:type="dxa"/>
          </w:tcPr>
          <w:p w14:paraId="565C39FD" w14:textId="783C17FE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Default="00000000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B72018" w14:paraId="273BBA80" w14:textId="77777777" w:rsidTr="007C52B1">
        <w:tc>
          <w:tcPr>
            <w:tcW w:w="4530" w:type="dxa"/>
          </w:tcPr>
          <w:p w14:paraId="4A06260D" w14:textId="6EC523C4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68EEABA5" w14:textId="1131FFA7" w:rsidR="007C52B1" w:rsidRDefault="00000000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B72018" w14:paraId="4C903E64" w14:textId="77777777" w:rsidTr="007C52B1">
        <w:tc>
          <w:tcPr>
            <w:tcW w:w="4530" w:type="dxa"/>
          </w:tcPr>
          <w:p w14:paraId="396E8702" w14:textId="584E3C6A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Default="00000000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B72018" w14:paraId="492B4DB0" w14:textId="77777777" w:rsidTr="007C52B1">
        <w:tc>
          <w:tcPr>
            <w:tcW w:w="4530" w:type="dxa"/>
          </w:tcPr>
          <w:p w14:paraId="54B662FC" w14:textId="760B7D28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Default="00000000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72018" w14:paraId="0272A54E" w14:textId="77777777" w:rsidTr="007C52B1">
        <w:tc>
          <w:tcPr>
            <w:tcW w:w="4530" w:type="dxa"/>
          </w:tcPr>
          <w:p w14:paraId="1D5022E5" w14:textId="30378553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Default="00000000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72018" w14:paraId="0B668B4F" w14:textId="77777777" w:rsidTr="007C52B1">
        <w:tc>
          <w:tcPr>
            <w:tcW w:w="4530" w:type="dxa"/>
          </w:tcPr>
          <w:p w14:paraId="42BA4A30" w14:textId="62F63F04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Default="00000000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72018" w14:paraId="2C100CC2" w14:textId="77777777" w:rsidTr="007C52B1">
        <w:tc>
          <w:tcPr>
            <w:tcW w:w="4530" w:type="dxa"/>
          </w:tcPr>
          <w:p w14:paraId="0994656C" w14:textId="408C9D6A" w:rsidR="007C52B1" w:rsidRPr="007C52B1" w:rsidRDefault="00000000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Default="00000000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7383FB60" w14:textId="77777777" w:rsidR="007C52B1" w:rsidRDefault="007C52B1">
      <w:pPr>
        <w:jc w:val="left"/>
      </w:pPr>
    </w:p>
    <w:p w14:paraId="54D08433" w14:textId="03BF570E" w:rsidR="007B4FF2" w:rsidRPr="007B4FF2" w:rsidRDefault="007B4FF2" w:rsidP="00DF22C7">
      <w:pPr>
        <w:jc w:val="left"/>
      </w:pPr>
    </w:p>
    <w:sectPr w:rsidR="007B4FF2" w:rsidRPr="007B4FF2" w:rsidSect="0055388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1DF580" w14:textId="77777777" w:rsidR="00CE1D1F" w:rsidRDefault="00CE1D1F" w:rsidP="00186E6B">
      <w:r>
        <w:separator/>
      </w:r>
    </w:p>
    <w:p w14:paraId="1B601960" w14:textId="77777777" w:rsidR="00CE1D1F" w:rsidRDefault="00CE1D1F" w:rsidP="00186E6B"/>
    <w:p w14:paraId="50BA449A" w14:textId="77777777" w:rsidR="00CE1D1F" w:rsidRDefault="00CE1D1F" w:rsidP="00186E6B"/>
    <w:p w14:paraId="14E6A1CA" w14:textId="77777777" w:rsidR="00CE1D1F" w:rsidRDefault="00CE1D1F" w:rsidP="00186E6B"/>
  </w:endnote>
  <w:endnote w:type="continuationSeparator" w:id="0">
    <w:p w14:paraId="2651F8B1" w14:textId="77777777" w:rsidR="00CE1D1F" w:rsidRDefault="00CE1D1F" w:rsidP="00186E6B">
      <w:r>
        <w:continuationSeparator/>
      </w:r>
    </w:p>
    <w:p w14:paraId="31BE6C9A" w14:textId="77777777" w:rsidR="00CE1D1F" w:rsidRDefault="00CE1D1F" w:rsidP="00186E6B"/>
    <w:p w14:paraId="715922AA" w14:textId="77777777" w:rsidR="00CE1D1F" w:rsidRDefault="00CE1D1F" w:rsidP="00186E6B"/>
    <w:p w14:paraId="0393C1FB" w14:textId="77777777" w:rsidR="00CE1D1F" w:rsidRDefault="00CE1D1F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4940B672-765B-49BF-B1C6-141C2128CF11}"/>
    <w:embedBold r:id="rId2" w:fontKey="{2A8A18E8-81DF-4BC9-94FF-4DDF981BAE10}"/>
    <w:embedItalic r:id="rId3" w:fontKey="{D05D6619-61A0-4C6C-896A-C9C1FFCE66EA}"/>
    <w:embedBoldItalic r:id="rId4" w:fontKey="{9754FF02-529C-4406-9237-5179D29C985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0CB3F8F-415A-4B8C-8B75-BA188776C1D7}"/>
    <w:embedBold r:id="rId6" w:fontKey="{8AD88705-30C9-46FE-ADA6-21B8702611E3}"/>
    <w:embedItalic r:id="rId7" w:fontKey="{7BFA3F54-1FD8-4A24-B341-9A8484720517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54A7C9DF-F25E-45FA-9043-6ACB43472ACB}"/>
    <w:embedBold r:id="rId9" w:fontKey="{351B3251-DD38-4837-99CF-5EEFC8D53AB7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DBD07950-5EA4-450C-B6E3-BB19ACE86EF0}"/>
    <w:embedItalic r:id="rId11" w:fontKey="{2983196D-AF64-4FE5-AA3C-6F024025D342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793E7582-30D3-4528-A2FE-D47B90FC893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89A88759-5209-4836-878C-E1C473906882}"/>
    <w:embedItalic r:id="rId14" w:fontKey="{3849FF14-4CAB-4FAD-95C5-E88DA224438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854FB50-54F0-4C4B-AFAD-6711CFE96352}"/>
    <w:embedBold r:id="rId16" w:fontKey="{41CF4ED1-8EE6-4F68-93AE-AFD3E8760442}"/>
    <w:embedItalic r:id="rId17" w:fontKey="{820024AD-D2BF-48EE-84E2-113923F075B6}"/>
    <w:embedBoldItalic r:id="rId18" w:fontKey="{C7C64A7C-1E83-419D-8B71-F2AEC9EEEB4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1C82EC16-13B7-4C69-B26D-2CBB3ABD88B5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2085A0F4-2D46-4390-8FF0-36F928E1D15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9317DB" w14:textId="77777777" w:rsidR="00D51022" w:rsidRDefault="00D51022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72018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4</w:t>
            </w:r>
          </w:fldSimple>
        </w:p>
      </w:tc>
    </w:tr>
  </w:tbl>
  <w:p w14:paraId="5E4844E8" w14:textId="77777777" w:rsidR="00186E6B" w:rsidRDefault="00186E6B" w:rsidP="00186E6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72018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1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F4AA7D" w14:textId="77777777" w:rsidR="00CE1D1F" w:rsidRDefault="00CE1D1F" w:rsidP="00186E6B">
      <w:r>
        <w:separator/>
      </w:r>
    </w:p>
    <w:p w14:paraId="753D701F" w14:textId="77777777" w:rsidR="00CE1D1F" w:rsidRDefault="00CE1D1F" w:rsidP="00186E6B"/>
    <w:p w14:paraId="5103590F" w14:textId="77777777" w:rsidR="00CE1D1F" w:rsidRDefault="00CE1D1F" w:rsidP="00186E6B"/>
  </w:footnote>
  <w:footnote w:type="continuationSeparator" w:id="0">
    <w:p w14:paraId="2B8B3CEE" w14:textId="77777777" w:rsidR="00CE1D1F" w:rsidRDefault="00CE1D1F" w:rsidP="00186E6B">
      <w:r>
        <w:continuationSeparator/>
      </w:r>
    </w:p>
    <w:p w14:paraId="17AD528D" w14:textId="77777777" w:rsidR="00CE1D1F" w:rsidRDefault="00CE1D1F" w:rsidP="00186E6B"/>
    <w:p w14:paraId="6F44A7C3" w14:textId="77777777" w:rsidR="00CE1D1F" w:rsidRDefault="00CE1D1F" w:rsidP="00186E6B"/>
    <w:p w14:paraId="37E4DB0D" w14:textId="77777777" w:rsidR="00CE1D1F" w:rsidRDefault="00CE1D1F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04923" w14:textId="77777777" w:rsidR="00D51022" w:rsidRDefault="00D5102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77777777" w:rsidR="0040632C" w:rsidRPr="00035ADF" w:rsidRDefault="00000000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E7CD2C" wp14:editId="0CB6EB0D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F6A6ED8" w14:textId="77777777" w:rsidR="0040632C" w:rsidRPr="001A183F" w:rsidRDefault="00000000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id="Rektangel 1" o:spid="_x0000_s2049" style="width:123.45pt;height:23.6pt;margin-top:0.8pt;margin-left:370.25pt;mso-height-percent:0;mso-height-relative:margin;mso-wrap-distance-bottom:0;mso-wrap-distance-left:9pt;mso-wrap-distance-right:9pt;mso-wrap-distance-top:0;mso-wrap-style:square;position:absolute;visibility:visible;v-text-anchor:middle;z-index:251661312" fillcolor="#f3bb35" strokecolor="#291d02" strokeweight="1pt">
              <v:textbox>
                <w:txbxContent>
                  <w:p w:rsidR="0040632C" w:rsidRPr="001A183F" w:rsidP="0040632C" w14:paraId="2EFF2E3D" w14:textId="77777777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305A9DD1" w14:textId="640E3A6C" w:rsidR="0040632C" w:rsidRPr="00906CE5" w:rsidRDefault="00000000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[Navn på anskaffelsen]</w:t>
    </w:r>
    <w:r w:rsidRPr="00906CE5">
      <w:rPr>
        <w:sz w:val="16"/>
        <w:szCs w:val="16"/>
      </w:rPr>
      <w:br/>
      <w:t xml:space="preserve">Vedlegg </w:t>
    </w:r>
    <w:proofErr w:type="spellStart"/>
    <w:r w:rsidRPr="00906CE5">
      <w:rPr>
        <w:color w:val="D74E4E" w:themeColor="accent1"/>
        <w:sz w:val="16"/>
        <w:szCs w:val="16"/>
      </w:rPr>
      <w:t>X</w:t>
    </w:r>
    <w:proofErr w:type="spellEnd"/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 w:rsidR="007C52B1" w:rsidRPr="007C52B1">
      <w:rPr>
        <w:sz w:val="16"/>
        <w:szCs w:val="16"/>
      </w:rPr>
      <w:t>Avvik og forbehold</w:t>
    </w:r>
  </w:p>
  <w:p w14:paraId="53ACFA64" w14:textId="77777777" w:rsidR="00E9590A" w:rsidRPr="0040632C" w:rsidRDefault="00E9590A" w:rsidP="0040632C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5311E598" w:rsidR="00DF22C7" w:rsidRPr="00035ADF" w:rsidRDefault="007D05AE" w:rsidP="00DF22C7">
    <w:pPr>
      <w:pStyle w:val="Topp-ogbunntekst"/>
      <w:rPr>
        <w:sz w:val="17"/>
        <w:szCs w:val="17"/>
      </w:rPr>
    </w:pPr>
    <w:r>
      <w:rPr>
        <w:noProof/>
        <w:sz w:val="20"/>
        <w:szCs w:val="20"/>
      </w:rPr>
      <w:drawing>
        <wp:anchor distT="0" distB="0" distL="114300" distR="114300" simplePos="0" relativeHeight="251662336" behindDoc="0" locked="0" layoutInCell="1" allowOverlap="1" wp14:anchorId="680EDF01" wp14:editId="65CFC7E7">
          <wp:simplePos x="0" y="0"/>
          <wp:positionH relativeFrom="margin">
            <wp:posOffset>4495800</wp:posOffset>
          </wp:positionH>
          <wp:positionV relativeFrom="paragraph">
            <wp:posOffset>6985</wp:posOffset>
          </wp:positionV>
          <wp:extent cx="1824355" cy="416560"/>
          <wp:effectExtent l="0" t="0" r="4445" b="2540"/>
          <wp:wrapSquare wrapText="bothSides"/>
          <wp:docPr id="1017054112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83386D6" w14:textId="77777777" w:rsidR="00D51022" w:rsidRDefault="00D51022" w:rsidP="00D51022">
    <w:pPr>
      <w:pStyle w:val="Topptekst"/>
      <w:rPr>
        <w:rFonts w:eastAsia="MS Gothic"/>
        <w:sz w:val="16"/>
        <w:szCs w:val="16"/>
      </w:rPr>
    </w:pPr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4A1C40FB" w14:textId="43CF4D32" w:rsidR="00E9590A" w:rsidRPr="00906CE5" w:rsidRDefault="00000000" w:rsidP="00906CE5">
    <w:pPr>
      <w:jc w:val="left"/>
      <w:rPr>
        <w:sz w:val="16"/>
        <w:szCs w:val="16"/>
      </w:rPr>
    </w:pPr>
    <w:r w:rsidRPr="00906CE5">
      <w:rPr>
        <w:sz w:val="16"/>
        <w:szCs w:val="16"/>
      </w:rPr>
      <w:t xml:space="preserve">Vedlegg </w:t>
    </w:r>
    <w:r w:rsidR="00D51022" w:rsidRPr="00D51022">
      <w:rPr>
        <w:sz w:val="16"/>
        <w:szCs w:val="16"/>
      </w:rPr>
      <w:t xml:space="preserve">3 </w:t>
    </w:r>
    <w:r w:rsidRPr="00906CE5">
      <w:rPr>
        <w:sz w:val="16"/>
        <w:szCs w:val="16"/>
      </w:rPr>
      <w:t xml:space="preserve">– </w:t>
    </w:r>
    <w:r w:rsidR="007C52B1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FECB60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11066D3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FCBB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1CEA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A0AF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D248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701D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ECC47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61AF72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5E4AA2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C8EB012" w:tentative="1">
      <w:start w:val="1"/>
      <w:numFmt w:val="lowerLetter"/>
      <w:lvlText w:val="%2."/>
      <w:lvlJc w:val="left"/>
      <w:pPr>
        <w:ind w:left="1440" w:hanging="360"/>
      </w:pPr>
    </w:lvl>
    <w:lvl w:ilvl="2" w:tplc="2EC6B822" w:tentative="1">
      <w:start w:val="1"/>
      <w:numFmt w:val="lowerRoman"/>
      <w:lvlText w:val="%3."/>
      <w:lvlJc w:val="right"/>
      <w:pPr>
        <w:ind w:left="2160" w:hanging="180"/>
      </w:pPr>
    </w:lvl>
    <w:lvl w:ilvl="3" w:tplc="766A22AA" w:tentative="1">
      <w:start w:val="1"/>
      <w:numFmt w:val="decimal"/>
      <w:lvlText w:val="%4."/>
      <w:lvlJc w:val="left"/>
      <w:pPr>
        <w:ind w:left="2880" w:hanging="360"/>
      </w:pPr>
    </w:lvl>
    <w:lvl w:ilvl="4" w:tplc="5B286BA2" w:tentative="1">
      <w:start w:val="1"/>
      <w:numFmt w:val="lowerLetter"/>
      <w:lvlText w:val="%5."/>
      <w:lvlJc w:val="left"/>
      <w:pPr>
        <w:ind w:left="3600" w:hanging="360"/>
      </w:pPr>
    </w:lvl>
    <w:lvl w:ilvl="5" w:tplc="95EE2EA4" w:tentative="1">
      <w:start w:val="1"/>
      <w:numFmt w:val="lowerRoman"/>
      <w:lvlText w:val="%6."/>
      <w:lvlJc w:val="right"/>
      <w:pPr>
        <w:ind w:left="4320" w:hanging="180"/>
      </w:pPr>
    </w:lvl>
    <w:lvl w:ilvl="6" w:tplc="A5146BAE" w:tentative="1">
      <w:start w:val="1"/>
      <w:numFmt w:val="decimal"/>
      <w:lvlText w:val="%7."/>
      <w:lvlJc w:val="left"/>
      <w:pPr>
        <w:ind w:left="5040" w:hanging="360"/>
      </w:pPr>
    </w:lvl>
    <w:lvl w:ilvl="7" w:tplc="72440DB2" w:tentative="1">
      <w:start w:val="1"/>
      <w:numFmt w:val="lowerLetter"/>
      <w:lvlText w:val="%8."/>
      <w:lvlJc w:val="left"/>
      <w:pPr>
        <w:ind w:left="5760" w:hanging="360"/>
      </w:pPr>
    </w:lvl>
    <w:lvl w:ilvl="8" w:tplc="E648E6C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47E46E54">
      <w:start w:val="1"/>
      <w:numFmt w:val="lowerLetter"/>
      <w:lvlText w:val="%1)"/>
      <w:lvlJc w:val="left"/>
      <w:pPr>
        <w:ind w:left="720" w:hanging="360"/>
      </w:pPr>
    </w:lvl>
    <w:lvl w:ilvl="1" w:tplc="1EB2E056" w:tentative="1">
      <w:start w:val="1"/>
      <w:numFmt w:val="lowerLetter"/>
      <w:lvlText w:val="%2."/>
      <w:lvlJc w:val="left"/>
      <w:pPr>
        <w:ind w:left="1440" w:hanging="360"/>
      </w:pPr>
    </w:lvl>
    <w:lvl w:ilvl="2" w:tplc="CFC8B568" w:tentative="1">
      <w:start w:val="1"/>
      <w:numFmt w:val="lowerRoman"/>
      <w:lvlText w:val="%3."/>
      <w:lvlJc w:val="right"/>
      <w:pPr>
        <w:ind w:left="2160" w:hanging="180"/>
      </w:pPr>
    </w:lvl>
    <w:lvl w:ilvl="3" w:tplc="0ED45A98" w:tentative="1">
      <w:start w:val="1"/>
      <w:numFmt w:val="decimal"/>
      <w:lvlText w:val="%4."/>
      <w:lvlJc w:val="left"/>
      <w:pPr>
        <w:ind w:left="2880" w:hanging="360"/>
      </w:pPr>
    </w:lvl>
    <w:lvl w:ilvl="4" w:tplc="DDB651DC" w:tentative="1">
      <w:start w:val="1"/>
      <w:numFmt w:val="lowerLetter"/>
      <w:lvlText w:val="%5."/>
      <w:lvlJc w:val="left"/>
      <w:pPr>
        <w:ind w:left="3600" w:hanging="360"/>
      </w:pPr>
    </w:lvl>
    <w:lvl w:ilvl="5" w:tplc="B6EE7AA8" w:tentative="1">
      <w:start w:val="1"/>
      <w:numFmt w:val="lowerRoman"/>
      <w:lvlText w:val="%6."/>
      <w:lvlJc w:val="right"/>
      <w:pPr>
        <w:ind w:left="4320" w:hanging="180"/>
      </w:pPr>
    </w:lvl>
    <w:lvl w:ilvl="6" w:tplc="06EA8392" w:tentative="1">
      <w:start w:val="1"/>
      <w:numFmt w:val="decimal"/>
      <w:lvlText w:val="%7."/>
      <w:lvlJc w:val="left"/>
      <w:pPr>
        <w:ind w:left="5040" w:hanging="360"/>
      </w:pPr>
    </w:lvl>
    <w:lvl w:ilvl="7" w:tplc="ECEEFD10" w:tentative="1">
      <w:start w:val="1"/>
      <w:numFmt w:val="lowerLetter"/>
      <w:lvlText w:val="%8."/>
      <w:lvlJc w:val="left"/>
      <w:pPr>
        <w:ind w:left="5760" w:hanging="360"/>
      </w:pPr>
    </w:lvl>
    <w:lvl w:ilvl="8" w:tplc="010228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4C3AA50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1FCFD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0EE25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DCFD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4A7D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7E2C5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0840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84E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8F017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6114A1E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4FC51F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2261F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A828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F4956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E62D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32FF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B81F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36421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E6E683AA">
      <w:start w:val="1"/>
      <w:numFmt w:val="decimal"/>
      <w:lvlText w:val="%1."/>
      <w:lvlJc w:val="left"/>
      <w:pPr>
        <w:ind w:left="1428" w:hanging="360"/>
      </w:pPr>
    </w:lvl>
    <w:lvl w:ilvl="1" w:tplc="7EA4DB38" w:tentative="1">
      <w:start w:val="1"/>
      <w:numFmt w:val="lowerLetter"/>
      <w:lvlText w:val="%2."/>
      <w:lvlJc w:val="left"/>
      <w:pPr>
        <w:ind w:left="2148" w:hanging="360"/>
      </w:pPr>
    </w:lvl>
    <w:lvl w:ilvl="2" w:tplc="8DB4CECE" w:tentative="1">
      <w:start w:val="1"/>
      <w:numFmt w:val="lowerRoman"/>
      <w:lvlText w:val="%3."/>
      <w:lvlJc w:val="right"/>
      <w:pPr>
        <w:ind w:left="2868" w:hanging="180"/>
      </w:pPr>
    </w:lvl>
    <w:lvl w:ilvl="3" w:tplc="538C9B14" w:tentative="1">
      <w:start w:val="1"/>
      <w:numFmt w:val="decimal"/>
      <w:lvlText w:val="%4."/>
      <w:lvlJc w:val="left"/>
      <w:pPr>
        <w:ind w:left="3588" w:hanging="360"/>
      </w:pPr>
    </w:lvl>
    <w:lvl w:ilvl="4" w:tplc="C9763932" w:tentative="1">
      <w:start w:val="1"/>
      <w:numFmt w:val="lowerLetter"/>
      <w:lvlText w:val="%5."/>
      <w:lvlJc w:val="left"/>
      <w:pPr>
        <w:ind w:left="4308" w:hanging="360"/>
      </w:pPr>
    </w:lvl>
    <w:lvl w:ilvl="5" w:tplc="A308D924" w:tentative="1">
      <w:start w:val="1"/>
      <w:numFmt w:val="lowerRoman"/>
      <w:lvlText w:val="%6."/>
      <w:lvlJc w:val="right"/>
      <w:pPr>
        <w:ind w:left="5028" w:hanging="180"/>
      </w:pPr>
    </w:lvl>
    <w:lvl w:ilvl="6" w:tplc="F2121E5E" w:tentative="1">
      <w:start w:val="1"/>
      <w:numFmt w:val="decimal"/>
      <w:lvlText w:val="%7."/>
      <w:lvlJc w:val="left"/>
      <w:pPr>
        <w:ind w:left="5748" w:hanging="360"/>
      </w:pPr>
    </w:lvl>
    <w:lvl w:ilvl="7" w:tplc="631A346C" w:tentative="1">
      <w:start w:val="1"/>
      <w:numFmt w:val="lowerLetter"/>
      <w:lvlText w:val="%8."/>
      <w:lvlJc w:val="left"/>
      <w:pPr>
        <w:ind w:left="6468" w:hanging="360"/>
      </w:pPr>
    </w:lvl>
    <w:lvl w:ilvl="8" w:tplc="7F32061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E42E54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AF1E930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5295C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9E3F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B604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444B9E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7481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4275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6D86E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07DCCF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5A2D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9F4DC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D6CBF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F84E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BC04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6C87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FA0356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CB09A1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30080F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CF46F6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E900D1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5A95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EA882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49E56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0B6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649C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6E0CA4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8234A94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F128399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56B26E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ECA26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E99A6E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CD8A4E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72667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0D8C6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3DE195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091C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5AE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018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1D1F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1022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13823F-0B3C-496E-8526-CEC12CB016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189</TotalTime>
  <Pages>1</Pages>
  <Words>217</Words>
  <Characters>1154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Tirill Hedel</cp:lastModifiedBy>
  <cp:revision>68</cp:revision>
  <dcterms:created xsi:type="dcterms:W3CDTF">2021-01-21T15:10:00Z</dcterms:created>
  <dcterms:modified xsi:type="dcterms:W3CDTF">2026-06-04T19:19:00Z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